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D3F" w:rsidRPr="00712542" w:rsidRDefault="00712542" w:rsidP="00F464DF">
      <w:pPr>
        <w:ind w:left="1080"/>
        <w:rPr>
          <w:rFonts w:ascii="Arial" w:hAnsi="Arial" w:cs="Arial"/>
          <w:b/>
          <w:sz w:val="28"/>
          <w:szCs w:val="28"/>
        </w:rPr>
      </w:pPr>
      <w:r w:rsidRPr="00712542">
        <w:rPr>
          <w:rFonts w:ascii="Arial" w:hAnsi="Arial" w:cs="Arial"/>
          <w:b/>
          <w:sz w:val="28"/>
          <w:szCs w:val="28"/>
        </w:rPr>
        <w:t>PODATKI O PODIZVAJALCU</w:t>
      </w:r>
    </w:p>
    <w:p w:rsidR="00712542" w:rsidRPr="006B38EA" w:rsidRDefault="00712542" w:rsidP="00712542">
      <w:pPr>
        <w:ind w:left="1080"/>
        <w:rPr>
          <w:rFonts w:ascii="Arial" w:hAnsi="Arial" w:cs="Arial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84"/>
        <w:gridCol w:w="1559"/>
        <w:gridCol w:w="1983"/>
        <w:gridCol w:w="1286"/>
        <w:gridCol w:w="2340"/>
      </w:tblGrid>
      <w:tr w:rsidR="00B34D57" w:rsidRPr="006B38EA" w:rsidTr="008A299B">
        <w:tc>
          <w:tcPr>
            <w:tcW w:w="9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57" w:rsidRPr="006B38EA" w:rsidRDefault="00B34D57" w:rsidP="009B7867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 w:rsidRPr="006B38EA">
              <w:rPr>
                <w:rFonts w:ascii="Arial" w:hAnsi="Arial" w:cs="Arial"/>
                <w:b/>
                <w:bCs/>
              </w:rPr>
              <w:t>Javno naročilo</w:t>
            </w:r>
          </w:p>
        </w:tc>
      </w:tr>
      <w:tr w:rsidR="00E64FD2" w:rsidRPr="00604528" w:rsidTr="009D11BF"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64FD2" w:rsidRPr="00604528" w:rsidRDefault="00E64FD2" w:rsidP="009B7867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745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64FD2" w:rsidRPr="00604528" w:rsidRDefault="00E64FD2" w:rsidP="000E2C59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E64FD2" w:rsidRPr="00604528" w:rsidRDefault="00E64FD2" w:rsidP="000E2C59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E64FD2" w:rsidRPr="00604528" w:rsidRDefault="00E64FD2" w:rsidP="000E2C59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E64FD2" w:rsidRPr="00604528" w:rsidRDefault="00E64FD2" w:rsidP="000E2C59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FE3711" w:rsidRPr="00604528" w:rsidTr="009D11BF">
        <w:trPr>
          <w:trHeight w:val="333"/>
        </w:trPr>
        <w:tc>
          <w:tcPr>
            <w:tcW w:w="226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E3711" w:rsidRPr="00604528" w:rsidRDefault="00FE3711" w:rsidP="009B7867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7452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FE3711" w:rsidRPr="00FE3711" w:rsidRDefault="00FE3711" w:rsidP="00BA673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FE371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0</w:t>
            </w:r>
            <w:r w:rsidR="00704F8C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24</w:t>
            </w:r>
            <w:r w:rsidRPr="00FE371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/1</w:t>
            </w:r>
            <w:r w:rsidR="00BA673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8</w:t>
            </w:r>
            <w:r w:rsidRPr="00FE371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JN MZZ</w:t>
            </w:r>
          </w:p>
        </w:tc>
      </w:tr>
      <w:tr w:rsidR="00FE3711" w:rsidRPr="00604528" w:rsidTr="00B8533C">
        <w:trPr>
          <w:trHeight w:val="5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11" w:rsidRPr="00604528" w:rsidRDefault="00FE3711" w:rsidP="009B7867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11" w:rsidRPr="00FE3711" w:rsidRDefault="00704F8C" w:rsidP="009E51A7">
            <w:pPr>
              <w:keepNext/>
              <w:keepLines/>
              <w:snapToGri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704F8C">
              <w:rPr>
                <w:rFonts w:ascii="Arial" w:hAnsi="Arial" w:cs="Arial"/>
                <w:color w:val="000000"/>
                <w:sz w:val="22"/>
              </w:rPr>
              <w:t>Izdelava in dobava vizumskih nalepk</w:t>
            </w:r>
            <w:r w:rsidR="00D44D25">
              <w:rPr>
                <w:rFonts w:ascii="Arial" w:hAnsi="Arial" w:cs="Arial"/>
                <w:color w:val="000000"/>
                <w:sz w:val="22"/>
              </w:rPr>
              <w:t xml:space="preserve"> EU</w:t>
            </w:r>
          </w:p>
        </w:tc>
      </w:tr>
      <w:tr w:rsidR="00F54285" w:rsidRPr="00604528" w:rsidTr="008A299B">
        <w:tc>
          <w:tcPr>
            <w:tcW w:w="9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04528" w:rsidRDefault="00F54285" w:rsidP="009B7867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F54285" w:rsidRPr="00604528" w:rsidTr="00B8533C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830320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Polni naziv </w:t>
            </w:r>
          </w:p>
        </w:tc>
        <w:tc>
          <w:tcPr>
            <w:tcW w:w="7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0452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30320" w:rsidRPr="00604528" w:rsidTr="00830320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604528" w:rsidRDefault="00FB5994" w:rsidP="00FB5994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Sedež (n</w:t>
            </w:r>
            <w:r w:rsidR="00830320">
              <w:rPr>
                <w:rFonts w:ascii="Arial" w:hAnsi="Arial" w:cs="Arial"/>
                <w:b/>
                <w:bCs/>
                <w:sz w:val="22"/>
                <w:szCs w:val="22"/>
              </w:rPr>
              <w:t>aslov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7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320" w:rsidRPr="00604528" w:rsidRDefault="00830320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:rsidTr="008A299B">
        <w:tc>
          <w:tcPr>
            <w:tcW w:w="9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04528" w:rsidRDefault="00F54285" w:rsidP="009B7867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Podizvajalec</w:t>
            </w:r>
          </w:p>
        </w:tc>
      </w:tr>
      <w:tr w:rsidR="00F54285" w:rsidRPr="00604528" w:rsidTr="00830320">
        <w:trPr>
          <w:trHeight w:val="77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830320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Polni naziv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0452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30320" w:rsidRPr="00604528" w:rsidTr="00830320">
        <w:trPr>
          <w:trHeight w:val="74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604528" w:rsidRDefault="00FB5994" w:rsidP="00FB5994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Sedež (n</w:t>
            </w:r>
            <w:r w:rsidR="00830320">
              <w:rPr>
                <w:rFonts w:ascii="Arial" w:hAnsi="Arial" w:cs="Arial"/>
                <w:b/>
                <w:bCs/>
                <w:sz w:val="22"/>
                <w:szCs w:val="22"/>
              </w:rPr>
              <w:t>aslov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320" w:rsidRPr="00604528" w:rsidRDefault="00830320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:rsidTr="00470F9C">
        <w:trPr>
          <w:trHeight w:val="41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0452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:rsidTr="00470F9C">
        <w:trPr>
          <w:trHeight w:val="43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0452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46DE2" w:rsidRPr="00604528" w:rsidTr="00470F9C">
        <w:trPr>
          <w:trHeight w:val="3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60452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Davčni urad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604528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:rsidTr="00830320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Št. transakcijskega računa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0452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:rsidTr="00830320">
        <w:trPr>
          <w:trHeight w:val="39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0452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46DE2" w:rsidRPr="00604528" w:rsidTr="00470F9C">
        <w:trPr>
          <w:trHeight w:val="41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60452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Telefonska številka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604528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46DE2" w:rsidRPr="00604528" w:rsidTr="00470F9C">
        <w:trPr>
          <w:trHeight w:val="44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E-pošta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604528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:rsidTr="00E46DE2">
        <w:trPr>
          <w:trHeight w:val="85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F54285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Dela, ki jih prevzema podizvajalec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0452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:rsidTr="00B8533C">
        <w:tc>
          <w:tcPr>
            <w:tcW w:w="2552" w:type="dxa"/>
            <w:gridSpan w:val="2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54285" w:rsidRPr="00604528" w:rsidRDefault="00F54285" w:rsidP="009B7867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Vrednost del, ki jih prevzema podizvajalec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54285" w:rsidRPr="00604528" w:rsidRDefault="00F54285" w:rsidP="009B7867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sz w:val="22"/>
                <w:szCs w:val="22"/>
              </w:rPr>
              <w:t>Vrednost del brez DDV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54285" w:rsidRPr="00604528" w:rsidRDefault="00F54285" w:rsidP="009B7867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54285" w:rsidRPr="00604528" w:rsidRDefault="00F54285" w:rsidP="009B7867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sz w:val="22"/>
                <w:szCs w:val="22"/>
              </w:rPr>
              <w:t>Vrednost del z DDV</w:t>
            </w:r>
          </w:p>
        </w:tc>
        <w:tc>
          <w:tcPr>
            <w:tcW w:w="2340" w:type="dxa"/>
            <w:tcBorders>
              <w:left w:val="single" w:sz="2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F54285" w:rsidRPr="00604528" w:rsidRDefault="00F54285" w:rsidP="009B7867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285" w:rsidRPr="00604528" w:rsidTr="00830320">
        <w:trPr>
          <w:trHeight w:val="70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F54285" w:rsidP="00830320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Odstotek del, ki jih prevzema podizvajalec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F54285" w:rsidP="0083032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285" w:rsidRPr="00604528" w:rsidTr="00830320">
        <w:trPr>
          <w:trHeight w:val="30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F54285" w:rsidP="00830320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F54285" w:rsidP="0083032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285" w:rsidRPr="00604528" w:rsidTr="00830320">
        <w:trPr>
          <w:trHeight w:val="302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F54285" w:rsidP="00830320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04528" w:rsidRDefault="00F54285" w:rsidP="0083032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94921" w:rsidRDefault="00694921" w:rsidP="0004227A">
      <w:pPr>
        <w:jc w:val="both"/>
        <w:rPr>
          <w:rFonts w:ascii="Arial" w:hAnsi="Arial" w:cs="Arial"/>
          <w:sz w:val="22"/>
          <w:szCs w:val="22"/>
        </w:rPr>
      </w:pPr>
    </w:p>
    <w:p w:rsidR="00830320" w:rsidRDefault="00830320" w:rsidP="0004227A">
      <w:pPr>
        <w:jc w:val="both"/>
        <w:rPr>
          <w:rFonts w:ascii="Arial" w:hAnsi="Arial" w:cs="Arial"/>
          <w:sz w:val="22"/>
          <w:szCs w:val="22"/>
        </w:rPr>
      </w:pPr>
    </w:p>
    <w:p w:rsidR="00722F22" w:rsidRDefault="00462E73" w:rsidP="0004227A">
      <w:pPr>
        <w:jc w:val="both"/>
        <w:rPr>
          <w:rFonts w:ascii="Arial" w:hAnsi="Arial" w:cs="Arial"/>
          <w:sz w:val="22"/>
          <w:szCs w:val="22"/>
        </w:rPr>
      </w:pPr>
      <w:r w:rsidRPr="00604528">
        <w:rPr>
          <w:rFonts w:ascii="Arial" w:hAnsi="Arial" w:cs="Arial"/>
          <w:sz w:val="22"/>
          <w:szCs w:val="22"/>
        </w:rPr>
        <w:t xml:space="preserve">Spodaj podpisani zakoniti zastopnik podizvajalca potrjujem, da pri izvedbi predmetnega javnega naročila sodelujemo kot podizvajalci glavnega izvajalca. </w:t>
      </w:r>
    </w:p>
    <w:p w:rsidR="00DA7888" w:rsidRDefault="00DA7888" w:rsidP="0004227A">
      <w:pPr>
        <w:jc w:val="both"/>
        <w:rPr>
          <w:rFonts w:ascii="Arial" w:hAnsi="Arial" w:cs="Arial"/>
          <w:sz w:val="22"/>
          <w:szCs w:val="22"/>
        </w:rPr>
      </w:pPr>
    </w:p>
    <w:p w:rsidR="00830320" w:rsidRDefault="00830320" w:rsidP="0004227A">
      <w:pPr>
        <w:jc w:val="both"/>
        <w:rPr>
          <w:rFonts w:ascii="Arial" w:hAnsi="Arial" w:cs="Arial"/>
          <w:sz w:val="22"/>
          <w:szCs w:val="22"/>
        </w:rPr>
      </w:pPr>
    </w:p>
    <w:p w:rsidR="00470F9C" w:rsidRPr="00604528" w:rsidRDefault="00470F9C" w:rsidP="0004227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604528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604528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604528" w:rsidRDefault="00AC47B1" w:rsidP="00AC47B1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604528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Podizvajal</w:t>
            </w:r>
            <w:r w:rsidR="00BB71E2"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ec</w:t>
            </w:r>
          </w:p>
        </w:tc>
      </w:tr>
      <w:tr w:rsidR="00AC47B1" w:rsidRPr="00604528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 xml:space="preserve">V/na            </w:t>
            </w:r>
            <w:r w:rsidR="00DA788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604528">
              <w:rPr>
                <w:rFonts w:ascii="Arial" w:hAnsi="Arial" w:cs="Arial"/>
                <w:sz w:val="22"/>
                <w:szCs w:val="22"/>
              </w:rPr>
              <w:t>, dne</w:t>
            </w:r>
          </w:p>
        </w:tc>
        <w:tc>
          <w:tcPr>
            <w:tcW w:w="677" w:type="dxa"/>
            <w:shd w:val="clear" w:color="auto" w:fill="auto"/>
          </w:tcPr>
          <w:p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 xml:space="preserve">V/na            </w:t>
            </w:r>
            <w:r w:rsidR="00DA7888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604528">
              <w:rPr>
                <w:rFonts w:ascii="Arial" w:hAnsi="Arial" w:cs="Arial"/>
                <w:sz w:val="22"/>
                <w:szCs w:val="22"/>
              </w:rPr>
              <w:t>, dne</w:t>
            </w:r>
          </w:p>
        </w:tc>
      </w:tr>
      <w:tr w:rsidR="00AC47B1" w:rsidRPr="00604528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Default="00470F9C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AC47B1" w:rsidRPr="00604528" w:rsidRDefault="00AC47B1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>Ime in priimek:</w:t>
            </w:r>
          </w:p>
        </w:tc>
        <w:tc>
          <w:tcPr>
            <w:tcW w:w="677" w:type="dxa"/>
            <w:shd w:val="clear" w:color="auto" w:fill="auto"/>
          </w:tcPr>
          <w:p w:rsidR="00AC47B1" w:rsidRPr="00604528" w:rsidRDefault="00AC47B1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Default="00470F9C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AC47B1" w:rsidRPr="00604528" w:rsidRDefault="00AC47B1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>Ime in priimek:</w:t>
            </w:r>
          </w:p>
        </w:tc>
      </w:tr>
      <w:tr w:rsidR="00AC47B1" w:rsidRPr="00604528">
        <w:trPr>
          <w:trHeight w:val="354"/>
        </w:trPr>
        <w:tc>
          <w:tcPr>
            <w:tcW w:w="4319" w:type="dxa"/>
          </w:tcPr>
          <w:p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>Žig</w:t>
            </w:r>
            <w:r w:rsidR="00337DF1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604528">
              <w:rPr>
                <w:rFonts w:ascii="Arial" w:hAnsi="Arial" w:cs="Arial"/>
                <w:sz w:val="22"/>
                <w:szCs w:val="22"/>
              </w:rPr>
              <w:t xml:space="preserve"> in podpis:</w:t>
            </w:r>
          </w:p>
        </w:tc>
        <w:tc>
          <w:tcPr>
            <w:tcW w:w="677" w:type="dxa"/>
          </w:tcPr>
          <w:p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1" w:type="dxa"/>
          </w:tcPr>
          <w:p w:rsidR="00AC47B1" w:rsidRPr="00604528" w:rsidRDefault="00AC47B1" w:rsidP="00337DF1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>Žig</w:t>
            </w:r>
            <w:r w:rsidR="00337DF1" w:rsidRPr="00337DF1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604528">
              <w:rPr>
                <w:rFonts w:ascii="Arial" w:hAnsi="Arial" w:cs="Arial"/>
                <w:sz w:val="22"/>
                <w:szCs w:val="22"/>
              </w:rPr>
              <w:t xml:space="preserve"> in podpis:</w:t>
            </w:r>
          </w:p>
        </w:tc>
      </w:tr>
    </w:tbl>
    <w:p w:rsidR="00470F9C" w:rsidRDefault="00F464DF" w:rsidP="00F464DF">
      <w:pPr>
        <w:pStyle w:val="PODNASLOV"/>
        <w:ind w:left="0" w:firstLine="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</w:t>
      </w:r>
    </w:p>
    <w:p w:rsidR="00470F9C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337DF1" w:rsidRPr="007D1562" w:rsidRDefault="00337DF1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sectPr w:rsidR="00337DF1" w:rsidRPr="007D1562" w:rsidSect="00876EC8">
      <w:headerReference w:type="default" r:id="rId9"/>
      <w:footerReference w:type="default" r:id="rId10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D25" w:rsidRDefault="00D44D25">
      <w:r>
        <w:separator/>
      </w:r>
    </w:p>
  </w:endnote>
  <w:endnote w:type="continuationSeparator" w:id="0">
    <w:p w:rsidR="00D44D25" w:rsidRDefault="00D4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4D25" w:rsidTr="00F06088">
      <w:tc>
        <w:tcPr>
          <w:tcW w:w="9639" w:type="dxa"/>
          <w:tcBorders>
            <w:top w:val="single" w:sz="4" w:space="0" w:color="auto"/>
          </w:tcBorders>
        </w:tcPr>
        <w:p w:rsidR="00D44D25" w:rsidRPr="006B38EA" w:rsidRDefault="00D44D25" w:rsidP="008A299B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337DF1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337DF1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D44D25" w:rsidTr="00FA7F53">
      <w:tc>
        <w:tcPr>
          <w:tcW w:w="9639" w:type="dxa"/>
        </w:tcPr>
        <w:p w:rsidR="00D44D25" w:rsidRDefault="00D44D25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D44D25" w:rsidRPr="00E4674E" w:rsidRDefault="00D44D25" w:rsidP="00B404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D25" w:rsidRDefault="00D44D25">
      <w:r>
        <w:separator/>
      </w:r>
    </w:p>
  </w:footnote>
  <w:footnote w:type="continuationSeparator" w:id="0">
    <w:p w:rsidR="00D44D25" w:rsidRDefault="00D44D25">
      <w:r>
        <w:continuationSeparator/>
      </w:r>
    </w:p>
  </w:footnote>
  <w:footnote w:id="1">
    <w:p w:rsidR="00337DF1" w:rsidRDefault="00337DF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37DF1">
        <w:t>Žig v primeru, da ponudnik z njim razpolaga.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25" w:rsidRPr="006B38EA" w:rsidRDefault="00D44D25">
    <w:pPr>
      <w:pStyle w:val="Header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>Podatki o podizvajalcih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56CB"/>
    <w:rsid w:val="001C3D3F"/>
    <w:rsid w:val="001D6CEB"/>
    <w:rsid w:val="00203BC7"/>
    <w:rsid w:val="00215DEA"/>
    <w:rsid w:val="00216251"/>
    <w:rsid w:val="00283C28"/>
    <w:rsid w:val="002A3A6F"/>
    <w:rsid w:val="002D69B6"/>
    <w:rsid w:val="0031069A"/>
    <w:rsid w:val="00317A84"/>
    <w:rsid w:val="00331800"/>
    <w:rsid w:val="00335970"/>
    <w:rsid w:val="00337DF1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94921"/>
    <w:rsid w:val="006A1E70"/>
    <w:rsid w:val="006A4D75"/>
    <w:rsid w:val="006A5CD5"/>
    <w:rsid w:val="006A73FE"/>
    <w:rsid w:val="006B38EA"/>
    <w:rsid w:val="00704F8C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38D"/>
    <w:rsid w:val="007B6065"/>
    <w:rsid w:val="007C2D7F"/>
    <w:rsid w:val="007D1562"/>
    <w:rsid w:val="007E22C9"/>
    <w:rsid w:val="007F1535"/>
    <w:rsid w:val="008150EB"/>
    <w:rsid w:val="00822D3B"/>
    <w:rsid w:val="00830320"/>
    <w:rsid w:val="008374C6"/>
    <w:rsid w:val="00840EE9"/>
    <w:rsid w:val="00845A6C"/>
    <w:rsid w:val="00876EC8"/>
    <w:rsid w:val="0089501B"/>
    <w:rsid w:val="008A299B"/>
    <w:rsid w:val="008A30F3"/>
    <w:rsid w:val="008A5D7F"/>
    <w:rsid w:val="008D00D2"/>
    <w:rsid w:val="008D43BF"/>
    <w:rsid w:val="008F1873"/>
    <w:rsid w:val="00904B7E"/>
    <w:rsid w:val="00937B15"/>
    <w:rsid w:val="009726E9"/>
    <w:rsid w:val="00992386"/>
    <w:rsid w:val="00996B50"/>
    <w:rsid w:val="009A6036"/>
    <w:rsid w:val="009B7867"/>
    <w:rsid w:val="009D11BF"/>
    <w:rsid w:val="009E51A7"/>
    <w:rsid w:val="009F519A"/>
    <w:rsid w:val="00A104AC"/>
    <w:rsid w:val="00A36929"/>
    <w:rsid w:val="00A82B23"/>
    <w:rsid w:val="00A8626D"/>
    <w:rsid w:val="00AB65BC"/>
    <w:rsid w:val="00AC47B1"/>
    <w:rsid w:val="00AD0716"/>
    <w:rsid w:val="00AD1F89"/>
    <w:rsid w:val="00B03CD5"/>
    <w:rsid w:val="00B1338D"/>
    <w:rsid w:val="00B21004"/>
    <w:rsid w:val="00B32676"/>
    <w:rsid w:val="00B34D57"/>
    <w:rsid w:val="00B40493"/>
    <w:rsid w:val="00B55695"/>
    <w:rsid w:val="00B75EBF"/>
    <w:rsid w:val="00B8038D"/>
    <w:rsid w:val="00B8533C"/>
    <w:rsid w:val="00B927C8"/>
    <w:rsid w:val="00BA673F"/>
    <w:rsid w:val="00BB71E2"/>
    <w:rsid w:val="00BC1DB9"/>
    <w:rsid w:val="00BC4AAC"/>
    <w:rsid w:val="00BC4D99"/>
    <w:rsid w:val="00BE2D06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23775"/>
    <w:rsid w:val="00D3076D"/>
    <w:rsid w:val="00D35EAA"/>
    <w:rsid w:val="00D44D25"/>
    <w:rsid w:val="00D73106"/>
    <w:rsid w:val="00DA0427"/>
    <w:rsid w:val="00DA7888"/>
    <w:rsid w:val="00DD4B14"/>
    <w:rsid w:val="00DF3518"/>
    <w:rsid w:val="00E10E01"/>
    <w:rsid w:val="00E11AC1"/>
    <w:rsid w:val="00E265B0"/>
    <w:rsid w:val="00E3729C"/>
    <w:rsid w:val="00E46DE2"/>
    <w:rsid w:val="00E50697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464DF"/>
    <w:rsid w:val="00F5343B"/>
    <w:rsid w:val="00F54285"/>
    <w:rsid w:val="00F660B8"/>
    <w:rsid w:val="00F71BC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paragraph" w:styleId="FootnoteText">
    <w:name w:val="footnote text"/>
    <w:basedOn w:val="Normal"/>
    <w:link w:val="FootnoteTextChar"/>
    <w:rsid w:val="00337DF1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337DF1"/>
    <w:rPr>
      <w:rFonts w:ascii="Verdana" w:eastAsia="Arial Unicode MS" w:hAnsi="Verdana"/>
      <w:kern w:val="1"/>
    </w:rPr>
  </w:style>
  <w:style w:type="character" w:styleId="FootnoteReference">
    <w:name w:val="footnote reference"/>
    <w:basedOn w:val="DefaultParagraphFont"/>
    <w:rsid w:val="00337D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BBCB9-B879-44B9-8EF0-8A005C9C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E8028BA0.dotm</Template>
  <TotalTime>148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PRAETOR d.o.o.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A1670</cp:lastModifiedBy>
  <cp:revision>8</cp:revision>
  <cp:lastPrinted>2016-10-14T14:28:00Z</cp:lastPrinted>
  <dcterms:created xsi:type="dcterms:W3CDTF">2018-06-04T14:11:00Z</dcterms:created>
  <dcterms:modified xsi:type="dcterms:W3CDTF">2019-03-05T12:57:00Z</dcterms:modified>
</cp:coreProperties>
</file>